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Bracknell</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Bracknell</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Bracknell</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Bracknell</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Bracknell</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Bracknell are estimated to have a score of 1-2 on the PGSI (low-risk gambling), whilst </w:t>
      </w:r>
      <w:r w:rsidRPr="00773DF7">
        <w:rPr>
          <w:rFonts w:ascii="Libre Franklin Light" w:hAnsi="Libre Franklin Light" w:cs="Calibri Light"/>
          <w:b/>
          <w:bCs/>
          <w:color w:val="C45911" w:themeColor="accent2" w:themeShade="BF"/>
        </w:rPr>
        <w:t xml:space="preserve">3.5%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57.1% </w:t>
      </w:r>
      <w:r w:rsidRPr="004747BF">
        <w:rPr>
          <w:rFonts w:ascii="Libre Franklin Light" w:eastAsia="Times New Roman" w:hAnsi="Libre Franklin Light" w:cs="Calibri Light"/>
        </w:rPr>
        <w:t xml:space="preserve">of those respondents classified as PGSI 8+ in Bracknell</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Bracknell is estimated to be </w:t>
      </w:r>
      <w:r w:rsidRPr="00773DF7">
        <w:rPr>
          <w:rFonts w:ascii="Libre Franklin Light" w:eastAsia="Times New Roman" w:hAnsi="Libre Franklin Light" w:cs="Calibri Light"/>
          <w:b/>
          <w:bCs/>
          <w:color w:val="C45911" w:themeColor="accent2" w:themeShade="BF"/>
        </w:rPr>
        <w:t xml:space="preserve">£1,632,038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Bracknell</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13.3%</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Bracknell</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Bracknell</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Bracknell</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racknell.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Bracknell</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racknell.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Bracknell</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8.2%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20.6%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Bracknell</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57.1%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racknell.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Bracknell</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20.6%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Bracknell</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Bracknell</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59.3%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Bracknell</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Bracknell</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Bracknell</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£1,632,038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Bracknell</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£26,583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£549,756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£39,383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£11,076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£20,307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£984,933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£1,632,038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Bracknell</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Bracknell</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21.6%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Bracknell</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Bracknell</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Bracknell</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Bracknell</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53.1%</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Bracknell</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similar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21.6%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Bracknell</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Bracknell</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14.4%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Bracknell</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Bracknell</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53.1%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Bracknell</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9C8F6579-4EA7-4152-929F-3941E5AF5D39}"/>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